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CBA9D5" w14:textId="6051A76D" w:rsidR="009623AF" w:rsidRDefault="009623AF" w:rsidP="009623AF">
      <w:pPr>
        <w:pStyle w:val="NoSpacing"/>
      </w:pPr>
      <w:r>
        <w:rPr>
          <w:u w:val="single"/>
        </w:rPr>
        <w:t>Alexander de LEDES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14:paraId="3790F75C" w14:textId="27CD25AF" w:rsidR="009623AF" w:rsidRDefault="009623AF" w:rsidP="009623AF">
      <w:pPr>
        <w:pStyle w:val="NoSpacing"/>
      </w:pPr>
      <w:r>
        <w:t xml:space="preserve">of </w:t>
      </w:r>
      <w:proofErr w:type="spellStart"/>
      <w:r>
        <w:t>Barkston</w:t>
      </w:r>
      <w:proofErr w:type="spellEnd"/>
      <w:r>
        <w:t xml:space="preserve"> Ash, West Riding of Yorkshire.</w:t>
      </w:r>
    </w:p>
    <w:p w14:paraId="343F14DD" w14:textId="77777777" w:rsidR="009623AF" w:rsidRDefault="009623AF" w:rsidP="009623AF">
      <w:pPr>
        <w:pStyle w:val="NoSpacing"/>
      </w:pPr>
    </w:p>
    <w:p w14:paraId="73103CDF" w14:textId="77777777" w:rsidR="009623AF" w:rsidRDefault="009623AF" w:rsidP="009623AF">
      <w:pPr>
        <w:pStyle w:val="NoSpacing"/>
      </w:pPr>
    </w:p>
    <w:p w14:paraId="5BB53D9F" w14:textId="008B4A84" w:rsidR="009623AF" w:rsidRDefault="009623AF" w:rsidP="009623AF">
      <w:pPr>
        <w:pStyle w:val="NoSpacing"/>
      </w:pPr>
      <w:r>
        <w:t xml:space="preserve">  </w:t>
      </w:r>
      <w:r w:rsidR="004F7C5B">
        <w:t>9</w:t>
      </w:r>
      <w:r>
        <w:t xml:space="preserve"> </w:t>
      </w:r>
      <w:r w:rsidR="004F7C5B">
        <w:t>Jan</w:t>
      </w:r>
      <w:r>
        <w:t>.1428</w:t>
      </w:r>
      <w:r>
        <w:tab/>
        <w:t xml:space="preserve">He was a juror on the inquisition post mortem held in </w:t>
      </w:r>
      <w:r>
        <w:t>Sherburn in Elmet,</w:t>
      </w:r>
    </w:p>
    <w:p w14:paraId="749784E7" w14:textId="7AB654F5" w:rsidR="009623AF" w:rsidRDefault="009623AF" w:rsidP="009623AF">
      <w:pPr>
        <w:pStyle w:val="NoSpacing"/>
        <w:ind w:left="720" w:firstLine="720"/>
      </w:pPr>
      <w:r>
        <w:t xml:space="preserve"> into</w:t>
      </w:r>
      <w:r>
        <w:t xml:space="preserve"> </w:t>
      </w:r>
      <w:r>
        <w:t xml:space="preserve">lands of Elizabeth </w:t>
      </w:r>
      <w:proofErr w:type="spellStart"/>
      <w:r>
        <w:t>FitzHugh</w:t>
      </w:r>
      <w:proofErr w:type="spellEnd"/>
      <w:r>
        <w:t>(q.v.).</w:t>
      </w:r>
    </w:p>
    <w:p w14:paraId="73D28A40" w14:textId="17CED7AC" w:rsidR="009623AF" w:rsidRDefault="009623AF" w:rsidP="009623AF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23-</w:t>
      </w:r>
      <w:r w:rsidR="009E3021">
        <w:t>90</w:t>
      </w:r>
      <w:bookmarkStart w:id="0" w:name="_GoBack"/>
      <w:bookmarkEnd w:id="0"/>
      <w:r>
        <w:t>)</w:t>
      </w:r>
    </w:p>
    <w:p w14:paraId="6F0EAEA9" w14:textId="77777777" w:rsidR="009623AF" w:rsidRDefault="009623AF" w:rsidP="009623AF">
      <w:pPr>
        <w:pStyle w:val="NoSpacing"/>
      </w:pPr>
    </w:p>
    <w:p w14:paraId="214F7B83" w14:textId="77777777" w:rsidR="009623AF" w:rsidRDefault="009623AF" w:rsidP="009623AF">
      <w:pPr>
        <w:pStyle w:val="NoSpacing"/>
      </w:pPr>
    </w:p>
    <w:p w14:paraId="01421CA5" w14:textId="77777777" w:rsidR="009623AF" w:rsidRPr="00A6472D" w:rsidRDefault="009623AF" w:rsidP="009623AF">
      <w:pPr>
        <w:pStyle w:val="NoSpacing"/>
      </w:pPr>
      <w:r>
        <w:t>21 July 2018</w:t>
      </w:r>
    </w:p>
    <w:p w14:paraId="3682BA0E" w14:textId="0893AFCB" w:rsidR="006B2F86" w:rsidRPr="009623AF" w:rsidRDefault="009E3021" w:rsidP="00E71FC3">
      <w:pPr>
        <w:pStyle w:val="NoSpacing"/>
      </w:pPr>
    </w:p>
    <w:sectPr w:rsidR="006B2F86" w:rsidRPr="009623A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0D9B1" w14:textId="77777777" w:rsidR="009623AF" w:rsidRDefault="009623AF" w:rsidP="00E71FC3">
      <w:pPr>
        <w:spacing w:after="0" w:line="240" w:lineRule="auto"/>
      </w:pPr>
      <w:r>
        <w:separator/>
      </w:r>
    </w:p>
  </w:endnote>
  <w:endnote w:type="continuationSeparator" w:id="0">
    <w:p w14:paraId="25820CE8" w14:textId="77777777" w:rsidR="009623AF" w:rsidRDefault="009623A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881D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881C7" w14:textId="77777777" w:rsidR="009623AF" w:rsidRDefault="009623AF" w:rsidP="00E71FC3">
      <w:pPr>
        <w:spacing w:after="0" w:line="240" w:lineRule="auto"/>
      </w:pPr>
      <w:r>
        <w:separator/>
      </w:r>
    </w:p>
  </w:footnote>
  <w:footnote w:type="continuationSeparator" w:id="0">
    <w:p w14:paraId="660D848C" w14:textId="77777777" w:rsidR="009623AF" w:rsidRDefault="009623A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3AF"/>
    <w:rsid w:val="001A7C09"/>
    <w:rsid w:val="004F7C5B"/>
    <w:rsid w:val="00577BD5"/>
    <w:rsid w:val="00656CBA"/>
    <w:rsid w:val="006A1F77"/>
    <w:rsid w:val="00733BE7"/>
    <w:rsid w:val="009623AF"/>
    <w:rsid w:val="009E302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8B2C2"/>
  <w15:chartTrackingRefBased/>
  <w15:docId w15:val="{649D946E-C62E-4B1D-A134-CE6C620DD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2018-07-21T14:37:00Z</dcterms:created>
  <dcterms:modified xsi:type="dcterms:W3CDTF">2018-07-21T14:47:00Z</dcterms:modified>
</cp:coreProperties>
</file>